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79FB49" w14:textId="379794D6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CHRISTMASSE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14:paraId="4D35AA69" w14:textId="1ED761BA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CDF68" w14:textId="19A37386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E938DE2" w14:textId="6C45A6C1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Christmasse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Hertfordshire(q.v.) and his wife, Cristine(q.v.).</w:t>
      </w:r>
    </w:p>
    <w:p w14:paraId="471B1AC5" w14:textId="79933443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</w:t>
      </w:r>
      <w:r>
        <w:rPr>
          <w:rFonts w:ascii="Times New Roman" w:hAnsi="Times New Roman" w:cs="Times New Roman"/>
          <w:sz w:val="24"/>
          <w:szCs w:val="24"/>
        </w:rPr>
        <w:t>105)</w:t>
      </w:r>
    </w:p>
    <w:p w14:paraId="1F48E88D" w14:textId="4B0E2697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EB3FA0" w14:textId="73F4D5FB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C1FDF0" w14:textId="4A5FF75D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1427</w:t>
      </w:r>
      <w:r>
        <w:rPr>
          <w:rFonts w:ascii="Times New Roman" w:hAnsi="Times New Roman" w:cs="Times New Roman"/>
          <w:sz w:val="24"/>
          <w:szCs w:val="24"/>
        </w:rPr>
        <w:tab/>
        <w:t>He had a bequest in his father’s Will.   (ibid.)</w:t>
      </w:r>
    </w:p>
    <w:p w14:paraId="5EA19555" w14:textId="77EAC2F4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460C1F" w14:textId="0E4BAFF2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8A9909D" w14:textId="48F3AC4D" w:rsid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</w:p>
    <w:p w14:paraId="4725E7E7" w14:textId="77777777" w:rsidR="00B340B4" w:rsidRPr="00B340B4" w:rsidRDefault="00B340B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340B4" w:rsidRPr="00B340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B674B2" w14:textId="77777777" w:rsidR="00A70709" w:rsidRDefault="00A70709" w:rsidP="009139A6">
      <w:r>
        <w:separator/>
      </w:r>
    </w:p>
  </w:endnote>
  <w:endnote w:type="continuationSeparator" w:id="0">
    <w:p w14:paraId="5152F0DE" w14:textId="77777777" w:rsidR="00A70709" w:rsidRDefault="00A707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650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A72F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1171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86572B" w14:textId="77777777" w:rsidR="00A70709" w:rsidRDefault="00A70709" w:rsidP="009139A6">
      <w:r>
        <w:separator/>
      </w:r>
    </w:p>
  </w:footnote>
  <w:footnote w:type="continuationSeparator" w:id="0">
    <w:p w14:paraId="0D40F05F" w14:textId="77777777" w:rsidR="00A70709" w:rsidRDefault="00A707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8AD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963E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EF49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709"/>
    <w:rsid w:val="000611EB"/>
    <w:rsid w:val="000666E0"/>
    <w:rsid w:val="002510B7"/>
    <w:rsid w:val="003D17C9"/>
    <w:rsid w:val="005C130B"/>
    <w:rsid w:val="00826F5C"/>
    <w:rsid w:val="009139A6"/>
    <w:rsid w:val="009448BB"/>
    <w:rsid w:val="00A076B5"/>
    <w:rsid w:val="00A3176C"/>
    <w:rsid w:val="00A70709"/>
    <w:rsid w:val="00B340B4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323D6"/>
  <w15:chartTrackingRefBased/>
  <w15:docId w15:val="{F0EB4706-1028-449E-89D6-966AC84B2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71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2021-03-11T18:51:00Z</dcterms:created>
  <dcterms:modified xsi:type="dcterms:W3CDTF">2021-03-11T20:23:00Z</dcterms:modified>
</cp:coreProperties>
</file>